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第十章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史部选文</w:t>
      </w: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507A3ED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8C7C3E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0A09586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0D30C1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1CBCD5B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74B14F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C7B6DB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A00E7C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01296D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6C4EA1C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2B2300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6CBF150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1FD26D8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253B1FE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61A116E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2CD41E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4B23C1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十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章  史部选文</w:t>
            </w:r>
          </w:p>
        </w:tc>
      </w:tr>
      <w:tr w14:paraId="5DB9E8E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0535F3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F598F1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第一节  《史记》</w:t>
            </w:r>
          </w:p>
        </w:tc>
      </w:tr>
      <w:tr w14:paraId="09D1823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5DE40D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47477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了解《史记》</w:t>
            </w:r>
          </w:p>
        </w:tc>
      </w:tr>
      <w:tr w14:paraId="656C42D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887484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8B1DFC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《史记》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20E1352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779254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22E8374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2740AD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057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太史公书》，后世通称《史记》，是中国西汉时期的历史学家司马迁编写的一本纪传体通史。《史记》是中国古代最著名的典籍之一，与后来的《汉书》《后汉书》《三国志》合称“前四史”。《史记》记载了上自中国上古传说中的黄帝时代，下至汉武帝元狩元年，共 3 000 多年的历史。全书包括十二本纪、三十世家、七十列传、十表、八书，共 130 篇，526 500 余字。作者司马迁以其“究天人之际，通古今之变，成一家之言”的史识，使《史记》成为中国第一部，也是最出名的纪传体通史。《史记》对后世史学和文学的发展都产生了深远影响。其首创的纪传体编史方法为后来历代“正史”所传承。同时，《史记》还被认为是一部优秀的文学著作，在中国文学史上有重要地位。鲁迅称之为“史家之绝唱，无韵之离骚”。</w:t>
            </w:r>
          </w:p>
        </w:tc>
      </w:tr>
      <w:tr w14:paraId="4DD9052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BA9E33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BAE1666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 《史记》</w:t>
            </w:r>
          </w:p>
          <w:p w14:paraId="5F13F38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垓下之围（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《项羽本纪》节选）</w:t>
            </w:r>
          </w:p>
          <w:p w14:paraId="51AB9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3E807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0F5D4CD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A9DD5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4B7B80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《史记》</w:t>
            </w:r>
          </w:p>
        </w:tc>
      </w:tr>
      <w:tr w14:paraId="1D58A7C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7131CF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57EEAB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领会对垓下之围和乌江自刎的描写艺术。</w:t>
            </w:r>
          </w:p>
        </w:tc>
      </w:tr>
      <w:tr w14:paraId="46D3A35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40CC67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496540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499C1B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DFEFFF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E90FCC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59E422C1">
      <w:pPr>
        <w:rPr>
          <w:rFonts w:hint="default" w:eastAsiaTheme="minorEastAsia"/>
          <w:lang w:val="en-US" w:eastAsia="zh-CN"/>
        </w:rPr>
      </w:pPr>
    </w:p>
    <w:p w14:paraId="74D109CA">
      <w:pPr>
        <w:rPr>
          <w:rFonts w:hint="default" w:eastAsiaTheme="minorEastAsia"/>
          <w:lang w:val="en-US" w:eastAsia="zh-CN"/>
        </w:rPr>
      </w:pPr>
    </w:p>
    <w:p w14:paraId="5A91A7C7">
      <w:pPr>
        <w:rPr>
          <w:rFonts w:hint="default" w:eastAsiaTheme="minorEastAsia"/>
          <w:lang w:val="en-US" w:eastAsia="zh-CN"/>
        </w:rPr>
      </w:pPr>
    </w:p>
    <w:p w14:paraId="145E6E49">
      <w:pPr>
        <w:rPr>
          <w:rFonts w:hint="default" w:eastAsiaTheme="minorEastAsia"/>
          <w:lang w:val="en-US" w:eastAsia="zh-CN"/>
        </w:rPr>
      </w:pPr>
    </w:p>
    <w:p w14:paraId="77B00471">
      <w:pPr>
        <w:rPr>
          <w:rFonts w:hint="default" w:eastAsiaTheme="minorEastAsia"/>
          <w:lang w:val="en-US" w:eastAsia="zh-CN"/>
        </w:rPr>
      </w:pPr>
    </w:p>
    <w:p w14:paraId="42006E19">
      <w:pPr>
        <w:rPr>
          <w:rFonts w:hint="default" w:eastAsiaTheme="minorEastAsia"/>
          <w:lang w:val="en-US" w:eastAsia="zh-CN"/>
        </w:rPr>
      </w:pPr>
    </w:p>
    <w:p w14:paraId="2600BA8D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589EF25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CCBE26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7612852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5B1EDD6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7FD59BB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24A34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49FD06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FAE4D1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501B26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51C76EA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68153B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1EA1C46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4E1383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7D85ECE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36E292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CA8252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D4E4D9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第十章  史部选文</w:t>
            </w:r>
          </w:p>
        </w:tc>
      </w:tr>
      <w:tr w14:paraId="1B20640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879401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A48F0BB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《汉书》</w:t>
            </w:r>
          </w:p>
        </w:tc>
      </w:tr>
      <w:tr w14:paraId="4F238FA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5B6776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998961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熟悉《汉书》</w:t>
            </w:r>
          </w:p>
        </w:tc>
      </w:tr>
      <w:tr w14:paraId="281B68A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1F262F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F5F01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《汉书》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4AAB204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525D3C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1A41400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BC6FE3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38FA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汉书》又称《前汉书》，由我国东汉时期的历史学家班固编撰，是中国第一部纪传体断代史，“二十四史”之一。《汉书》是继《史记》之后我国古代又一部重要史书，与《史记》《后汉书》《三国志》并称为“前四史”。《汉书》包括本纪 12 篇，表 8 篇，志 10 篇，列传 70 篇，共 100 篇，后人划分为 120 卷。它的记事始于汉高帝刘邦元年，终于王莽地皇四年。《汉书》的体例与《史记》相比，已经发生了变化。《史记》是一部通史，《汉书》则是一部断代史。 《汉书》把《史记》的“本纪”省称“纪”，“列传”省称“传”，“书”改曰“志”，取消了“世家”，汉代勋臣世家一律编入传。这些变化，被后来的一些史书沿袭下来。</w:t>
            </w:r>
          </w:p>
        </w:tc>
      </w:tr>
      <w:tr w14:paraId="08BE61F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04A317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8B294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《汉书》</w:t>
            </w:r>
          </w:p>
          <w:p w14:paraId="7B2120F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《霍光传（节选）》</w:t>
            </w:r>
          </w:p>
          <w:p w14:paraId="654E62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75DAAD02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600A034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83C005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003B1D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《汉书》</w:t>
            </w:r>
          </w:p>
        </w:tc>
      </w:tr>
      <w:tr w14:paraId="2220B56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A171C5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53464B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分析霍光这个人物的特点，如何评价霍光的历史功过？</w:t>
            </w:r>
          </w:p>
        </w:tc>
      </w:tr>
      <w:tr w14:paraId="27C0547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D3427F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2C645E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5CF8488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230ECF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4EABBA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1B2AA44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74241B8A">
      <w:pPr>
        <w:rPr>
          <w:rFonts w:hint="default" w:eastAsiaTheme="minorEastAsia"/>
          <w:lang w:val="en-US" w:eastAsia="zh-CN"/>
        </w:rPr>
      </w:pPr>
    </w:p>
    <w:p w14:paraId="02561244">
      <w:pPr>
        <w:rPr>
          <w:rFonts w:hint="default" w:eastAsiaTheme="minorEastAsia"/>
          <w:lang w:val="en-US" w:eastAsia="zh-CN"/>
        </w:rPr>
      </w:pPr>
    </w:p>
    <w:p w14:paraId="79784A9F">
      <w:pPr>
        <w:rPr>
          <w:rFonts w:hint="default" w:eastAsiaTheme="minorEastAsia"/>
          <w:lang w:val="en-US" w:eastAsia="zh-CN"/>
        </w:rPr>
      </w:pPr>
    </w:p>
    <w:p w14:paraId="3FA73AA3">
      <w:pPr>
        <w:rPr>
          <w:rFonts w:hint="default" w:eastAsiaTheme="minorEastAsia"/>
          <w:lang w:val="en-US" w:eastAsia="zh-CN"/>
        </w:rPr>
      </w:pPr>
    </w:p>
    <w:p w14:paraId="0715D528">
      <w:pPr>
        <w:rPr>
          <w:rFonts w:hint="default" w:eastAsiaTheme="minorEastAsia"/>
          <w:lang w:val="en-US" w:eastAsia="zh-CN"/>
        </w:rPr>
      </w:pPr>
    </w:p>
    <w:p w14:paraId="1CFD9621">
      <w:pPr>
        <w:rPr>
          <w:rFonts w:hint="default" w:eastAsiaTheme="minorEastAsia"/>
          <w:lang w:val="en-US" w:eastAsia="zh-CN"/>
        </w:rPr>
      </w:pPr>
    </w:p>
    <w:p w14:paraId="3913EA47">
      <w:pPr>
        <w:rPr>
          <w:rFonts w:hint="default" w:eastAsiaTheme="minorEastAsia"/>
          <w:lang w:val="en-US" w:eastAsia="zh-CN"/>
        </w:rPr>
      </w:pPr>
    </w:p>
    <w:p w14:paraId="3AD91874">
      <w:pPr>
        <w:rPr>
          <w:rFonts w:hint="default" w:eastAsiaTheme="minorEastAsia"/>
          <w:lang w:val="en-US" w:eastAsia="zh-CN"/>
        </w:rPr>
      </w:pPr>
    </w:p>
    <w:p w14:paraId="04E07358">
      <w:pPr>
        <w:rPr>
          <w:rFonts w:hint="default" w:eastAsiaTheme="minorEastAsia"/>
          <w:lang w:val="en-US" w:eastAsia="zh-CN"/>
        </w:rPr>
      </w:pPr>
    </w:p>
    <w:p w14:paraId="49E4D518">
      <w:pPr>
        <w:rPr>
          <w:rFonts w:hint="default" w:eastAsiaTheme="minorEastAsia"/>
          <w:lang w:val="en-US" w:eastAsia="zh-CN"/>
        </w:rPr>
      </w:pPr>
    </w:p>
    <w:p w14:paraId="25DAA085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76079CC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8EE95B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3180DE9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5724604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0F24C72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5CAC4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ECC31E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6369AB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7902EC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37AC67D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7CC521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4215045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133C69F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2A9E495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93B5A7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A49BAA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D503BC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第十章  史部选文</w:t>
            </w:r>
          </w:p>
        </w:tc>
      </w:tr>
      <w:tr w14:paraId="3B9B8B8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5A6C31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7C5B2E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第三节  《资治通鉴》</w:t>
            </w:r>
          </w:p>
        </w:tc>
      </w:tr>
      <w:tr w14:paraId="7905085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BE9132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8FB0E3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了解《资治通鉴》</w:t>
            </w:r>
          </w:p>
        </w:tc>
      </w:tr>
      <w:tr w14:paraId="4C1F8DD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B24EFD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75C99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《资治通鉴》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561EBA8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91E0DA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43D1DAE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E31E51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D41E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《资治通鉴》，简称“通鉴”，是北宋司马光主编的一本长篇编年体史书，共 294 卷，300 万字。记载的历史由周威烈王二十三年（前 403）写起，一直到五代的后周世宗显德六年（959） 征淮南，计跨 16 个朝代，包括秦、汉、晋、隋、唐统一王朝和战国七雄、魏蜀吴三国、五胡十六国、南北朝、五代十国等其他政权，共 16 个朝代 1362 年的逐年记载详细历史，历经 19年编辑完成。它是中国的一部编年体通史，在中国史书中有极重要的地位。《资治通鉴》全书以时间为“纲”，以事件为“目”，纲举则目张，时索则事叙，是司马光以为君亲政、贤明之道为出发点所编写成的一本巨著。</w:t>
            </w:r>
          </w:p>
        </w:tc>
      </w:tr>
      <w:tr w14:paraId="324C64B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20DB1B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3EBE8C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第三节  《资治通鉴》</w:t>
            </w:r>
          </w:p>
          <w:p w14:paraId="2544A84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《商鞅变法（节选）》</w:t>
            </w:r>
          </w:p>
          <w:p w14:paraId="632247D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3F770B2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8CF7C8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8284A6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《资治通鉴》</w:t>
            </w:r>
          </w:p>
        </w:tc>
      </w:tr>
      <w:tr w14:paraId="6A928D9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7FA50F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9F5EFAF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分析秦孝公支持商鞅变法做出了哪些方面的决定。</w:t>
            </w:r>
          </w:p>
        </w:tc>
      </w:tr>
      <w:tr w14:paraId="7AF989A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49F51B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BD4DF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F0953D4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  <w:lang w:val="en-US" w:eastAsia="zh-CN"/>
              </w:rPr>
            </w:pPr>
          </w:p>
          <w:p w14:paraId="5330AD61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  <w:lang w:val="en-US" w:eastAsia="zh-CN"/>
              </w:rPr>
            </w:pPr>
          </w:p>
          <w:p w14:paraId="34DC8C2A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  <w:lang w:val="en-US" w:eastAsia="zh-CN"/>
              </w:rPr>
            </w:pPr>
          </w:p>
        </w:tc>
      </w:tr>
    </w:tbl>
    <w:p w14:paraId="0FFD1B15">
      <w:pPr>
        <w:rPr>
          <w:rFonts w:hint="default" w:eastAsiaTheme="minorEastAsia"/>
          <w:lang w:val="en-US" w:eastAsia="zh-CN"/>
        </w:rPr>
      </w:pPr>
    </w:p>
    <w:p w14:paraId="3B9467A9">
      <w:pPr>
        <w:rPr>
          <w:rFonts w:hint="default" w:eastAsiaTheme="minorEastAsia"/>
          <w:lang w:val="en-US" w:eastAsia="zh-CN"/>
        </w:rPr>
      </w:pPr>
    </w:p>
    <w:p w14:paraId="0915D8D9">
      <w:pPr>
        <w:rPr>
          <w:rFonts w:hint="default" w:eastAsiaTheme="minorEastAsia"/>
          <w:lang w:val="en-US" w:eastAsia="zh-CN"/>
        </w:rPr>
      </w:pPr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4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4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3E6BF2"/>
    <w:rsid w:val="00653C79"/>
    <w:rsid w:val="00FA41FE"/>
    <w:rsid w:val="00FF725C"/>
    <w:rsid w:val="01057174"/>
    <w:rsid w:val="01B6221C"/>
    <w:rsid w:val="030671D3"/>
    <w:rsid w:val="09EE4F48"/>
    <w:rsid w:val="0BAA0535"/>
    <w:rsid w:val="0D6604CB"/>
    <w:rsid w:val="14AE4079"/>
    <w:rsid w:val="17312619"/>
    <w:rsid w:val="26A44B50"/>
    <w:rsid w:val="26CE0B91"/>
    <w:rsid w:val="28187A54"/>
    <w:rsid w:val="31FE0EF2"/>
    <w:rsid w:val="35D64779"/>
    <w:rsid w:val="3830653A"/>
    <w:rsid w:val="385357F5"/>
    <w:rsid w:val="44703ED1"/>
    <w:rsid w:val="45D04998"/>
    <w:rsid w:val="464B69A4"/>
    <w:rsid w:val="4B621DBB"/>
    <w:rsid w:val="4EB40E5E"/>
    <w:rsid w:val="509B4084"/>
    <w:rsid w:val="51170698"/>
    <w:rsid w:val="57D64006"/>
    <w:rsid w:val="63536A40"/>
    <w:rsid w:val="65422E2C"/>
    <w:rsid w:val="66FB3677"/>
    <w:rsid w:val="6729654F"/>
    <w:rsid w:val="6D06067F"/>
    <w:rsid w:val="71234381"/>
    <w:rsid w:val="71DB3E22"/>
    <w:rsid w:val="770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4</Pages>
  <Words>468</Words>
  <Characters>468</Characters>
  <Lines>0</Lines>
  <Paragraphs>0</Paragraphs>
  <TotalTime>6</TotalTime>
  <ScaleCrop>false</ScaleCrop>
  <LinksUpToDate>false</LinksUpToDate>
  <CharactersWithSpaces>553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2025-05-06T06:20:57Z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FB0876052C5E4CFC90CEC1005073F016_13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